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DDF1B" w14:textId="77777777" w:rsidR="00D22E7A" w:rsidRDefault="00D22E7A" w:rsidP="00D22E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Arthur SWAYNE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1461-1510)</w:t>
      </w:r>
    </w:p>
    <w:p w14:paraId="6E64F575" w14:textId="77777777" w:rsidR="00D22E7A" w:rsidRDefault="00D22E7A" w:rsidP="00D22E7A">
      <w:pPr>
        <w:pStyle w:val="NoSpacing"/>
        <w:rPr>
          <w:rFonts w:cs="Times New Roman"/>
          <w:szCs w:val="24"/>
        </w:rPr>
      </w:pPr>
    </w:p>
    <w:p w14:paraId="322983DD" w14:textId="77777777" w:rsidR="00D22E7A" w:rsidRDefault="00D22E7A" w:rsidP="00D22E7A">
      <w:pPr>
        <w:pStyle w:val="NoSpacing"/>
        <w:rPr>
          <w:rFonts w:cs="Times New Roman"/>
          <w:szCs w:val="24"/>
        </w:rPr>
      </w:pPr>
    </w:p>
    <w:p w14:paraId="7DB48096" w14:textId="77777777" w:rsidR="00D22E7A" w:rsidRDefault="00D22E7A" w:rsidP="00D22E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William </w:t>
      </w:r>
      <w:proofErr w:type="gramStart"/>
      <w:r>
        <w:rPr>
          <w:rFonts w:cs="Times New Roman"/>
          <w:szCs w:val="24"/>
        </w:rPr>
        <w:t>Swayne(</w:t>
      </w:r>
      <w:proofErr w:type="gramEnd"/>
      <w:r>
        <w:rPr>
          <w:rFonts w:cs="Times New Roman"/>
          <w:szCs w:val="24"/>
        </w:rPr>
        <w:t>d.1500)(q.v.)</w:t>
      </w:r>
    </w:p>
    <w:p w14:paraId="10B5E964" w14:textId="77777777" w:rsidR="00D22E7A" w:rsidRDefault="00D22E7A" w:rsidP="00D22E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Ireland, Find A Grave Index, 1300s – current”) and (FamilySearch)</w:t>
      </w:r>
    </w:p>
    <w:p w14:paraId="2DC74E36" w14:textId="77777777" w:rsidR="00D22E7A" w:rsidRDefault="00D22E7A" w:rsidP="00D22E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(1479) Agnes Reeves(q.v.).   (ibid.)</w:t>
      </w:r>
    </w:p>
    <w:p w14:paraId="52103FE3" w14:textId="77777777" w:rsidR="00D22E7A" w:rsidRDefault="00D22E7A" w:rsidP="00D22E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Son:   </w:t>
      </w:r>
      <w:proofErr w:type="gramStart"/>
      <w:r>
        <w:rPr>
          <w:rFonts w:cs="Times New Roman"/>
          <w:szCs w:val="24"/>
        </w:rPr>
        <w:t>Robert(</w:t>
      </w:r>
      <w:proofErr w:type="gramEnd"/>
      <w:r>
        <w:rPr>
          <w:rFonts w:cs="Times New Roman"/>
          <w:szCs w:val="24"/>
        </w:rPr>
        <w:t>1480-1537).   (ibid.)</w:t>
      </w:r>
    </w:p>
    <w:p w14:paraId="546FD23D" w14:textId="77777777" w:rsidR="00D22E7A" w:rsidRDefault="00D22E7A" w:rsidP="00D22E7A">
      <w:pPr>
        <w:pStyle w:val="NoSpacing"/>
        <w:rPr>
          <w:rFonts w:cs="Times New Roman"/>
          <w:szCs w:val="24"/>
        </w:rPr>
      </w:pPr>
    </w:p>
    <w:p w14:paraId="60E141C7" w14:textId="77777777" w:rsidR="00D22E7A" w:rsidRDefault="00D22E7A" w:rsidP="00D22E7A">
      <w:pPr>
        <w:pStyle w:val="NoSpacing"/>
        <w:rPr>
          <w:rFonts w:cs="Times New Roman"/>
          <w:szCs w:val="24"/>
        </w:rPr>
      </w:pPr>
    </w:p>
    <w:p w14:paraId="3CA56468" w14:textId="77777777" w:rsidR="00D22E7A" w:rsidRDefault="00D22E7A" w:rsidP="00D22E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p w14:paraId="3D1E42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35F83" w14:textId="77777777" w:rsidR="00D22E7A" w:rsidRDefault="00D22E7A" w:rsidP="009139A6">
      <w:r>
        <w:separator/>
      </w:r>
    </w:p>
  </w:endnote>
  <w:endnote w:type="continuationSeparator" w:id="0">
    <w:p w14:paraId="5F86C75D" w14:textId="77777777" w:rsidR="00D22E7A" w:rsidRDefault="00D22E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653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BC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354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72338" w14:textId="77777777" w:rsidR="00D22E7A" w:rsidRDefault="00D22E7A" w:rsidP="009139A6">
      <w:r>
        <w:separator/>
      </w:r>
    </w:p>
  </w:footnote>
  <w:footnote w:type="continuationSeparator" w:id="0">
    <w:p w14:paraId="3AA770E3" w14:textId="77777777" w:rsidR="00D22E7A" w:rsidRDefault="00D22E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992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B5E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A6D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E7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22E7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2CFCB"/>
  <w15:chartTrackingRefBased/>
  <w15:docId w15:val="{A8B5D46D-94D3-40FE-9170-DEE52B4A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2023-09-05T08:35:00Z</dcterms:created>
  <dcterms:modified xsi:type="dcterms:W3CDTF">2023-09-05T08:36:00Z</dcterms:modified>
</cp:coreProperties>
</file>